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B3238" w14:textId="0BDE5C2D" w:rsidR="006A6A08" w:rsidRDefault="00CA4803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COLYN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413650E8" w14:textId="04EB9EB4" w:rsidR="00CA4803" w:rsidRDefault="00CA4803" w:rsidP="00CA48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r>
        <w:rPr>
          <w:rFonts w:cs="Times New Roman"/>
          <w:szCs w:val="24"/>
        </w:rPr>
        <w:t>Cofferer.</w:t>
      </w:r>
    </w:p>
    <w:p w14:paraId="5BCAB131" w14:textId="77777777" w:rsidR="00CA4803" w:rsidRDefault="00CA4803" w:rsidP="00CA4803">
      <w:pPr>
        <w:pStyle w:val="NoSpacing"/>
        <w:rPr>
          <w:rFonts w:cs="Times New Roman"/>
          <w:szCs w:val="24"/>
        </w:rPr>
      </w:pPr>
    </w:p>
    <w:p w14:paraId="09FC87A3" w14:textId="77777777" w:rsidR="00CA4803" w:rsidRDefault="00CA4803" w:rsidP="00CA4803">
      <w:pPr>
        <w:pStyle w:val="NoSpacing"/>
        <w:rPr>
          <w:rFonts w:cs="Times New Roman"/>
          <w:szCs w:val="24"/>
        </w:rPr>
      </w:pPr>
    </w:p>
    <w:p w14:paraId="37EC1BBB" w14:textId="77777777" w:rsidR="00CA4803" w:rsidRDefault="00CA4803" w:rsidP="00CA48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Sep.1452</w:t>
      </w:r>
      <w:r>
        <w:rPr>
          <w:rFonts w:cs="Times New Roman"/>
          <w:szCs w:val="24"/>
        </w:rPr>
        <w:tab/>
        <w:t>He was one of those to whom Nicholas Peny of London, grocer(q.v.),</w:t>
      </w:r>
    </w:p>
    <w:p w14:paraId="67FD6D22" w14:textId="117AD117" w:rsidR="00CA4803" w:rsidRDefault="00CA4803" w:rsidP="00CA48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ab/>
      </w:r>
    </w:p>
    <w:p w14:paraId="0050A2DF" w14:textId="77777777" w:rsidR="00CA4803" w:rsidRDefault="00CA4803" w:rsidP="00CA4803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</w:t>
      </w:r>
      <w:r>
        <w:rPr>
          <w:rFonts w:cs="Times New Roman"/>
          <w:szCs w:val="24"/>
        </w:rPr>
        <w:t>.179)</w:t>
      </w:r>
    </w:p>
    <w:p w14:paraId="3084FF9B" w14:textId="77777777" w:rsidR="00CA4803" w:rsidRDefault="00CA4803" w:rsidP="00CA4803">
      <w:pPr>
        <w:pStyle w:val="NoSpacing"/>
        <w:rPr>
          <w:rFonts w:cs="Times New Roman"/>
          <w:szCs w:val="24"/>
        </w:rPr>
      </w:pPr>
    </w:p>
    <w:p w14:paraId="794EB8CB" w14:textId="77777777" w:rsidR="00CA4803" w:rsidRDefault="00CA4803" w:rsidP="00CA4803">
      <w:pPr>
        <w:pStyle w:val="NoSpacing"/>
        <w:rPr>
          <w:rFonts w:cs="Times New Roman"/>
          <w:szCs w:val="24"/>
        </w:rPr>
      </w:pPr>
    </w:p>
    <w:p w14:paraId="5C144A04" w14:textId="77777777" w:rsidR="00CA4803" w:rsidRDefault="00CA4803" w:rsidP="00CA48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August 2023</w:t>
      </w:r>
    </w:p>
    <w:p w14:paraId="75704335" w14:textId="77777777" w:rsidR="00CA4803" w:rsidRPr="00CA4803" w:rsidRDefault="00CA4803" w:rsidP="009139A6">
      <w:pPr>
        <w:pStyle w:val="NoSpacing"/>
        <w:rPr>
          <w:rFonts w:cs="Times New Roman"/>
          <w:szCs w:val="24"/>
        </w:rPr>
      </w:pPr>
    </w:p>
    <w:sectPr w:rsidR="00CA4803" w:rsidRPr="00CA48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57C56" w14:textId="77777777" w:rsidR="006A6A08" w:rsidRDefault="006A6A08" w:rsidP="009139A6">
      <w:r>
        <w:separator/>
      </w:r>
    </w:p>
  </w:endnote>
  <w:endnote w:type="continuationSeparator" w:id="0">
    <w:p w14:paraId="27E0CDA2" w14:textId="77777777" w:rsidR="006A6A08" w:rsidRDefault="006A6A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D43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E7A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955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23CA" w14:textId="77777777" w:rsidR="006A6A08" w:rsidRDefault="006A6A08" w:rsidP="009139A6">
      <w:r>
        <w:separator/>
      </w:r>
    </w:p>
  </w:footnote>
  <w:footnote w:type="continuationSeparator" w:id="0">
    <w:p w14:paraId="4C189179" w14:textId="77777777" w:rsidR="006A6A08" w:rsidRDefault="006A6A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195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943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D6B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A08"/>
    <w:rsid w:val="000666E0"/>
    <w:rsid w:val="00173702"/>
    <w:rsid w:val="002510B7"/>
    <w:rsid w:val="002E5772"/>
    <w:rsid w:val="005864B9"/>
    <w:rsid w:val="005C130B"/>
    <w:rsid w:val="006A6A08"/>
    <w:rsid w:val="00826F5C"/>
    <w:rsid w:val="009139A6"/>
    <w:rsid w:val="009448BB"/>
    <w:rsid w:val="00947624"/>
    <w:rsid w:val="00A3176C"/>
    <w:rsid w:val="00AE65F8"/>
    <w:rsid w:val="00BA00AB"/>
    <w:rsid w:val="00CA480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38A41"/>
  <w15:chartTrackingRefBased/>
  <w15:docId w15:val="{B8DB58F6-FD85-49B4-99F6-E846E52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94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2023-08-04T18:19:00Z</dcterms:created>
  <dcterms:modified xsi:type="dcterms:W3CDTF">2023-08-04T20:23:00Z</dcterms:modified>
</cp:coreProperties>
</file>